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Tewkesbury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Tewkesbury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Tewkesbury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Tewkesbury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Tewkesbury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Tewkesbury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Tewkesbury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Tewkesbury is estimated to be </w:t>
      </w:r>
      <w:r w:rsidRPr="00773DF7">
        <w:rPr>
          <w:rFonts w:ascii="Libre Franklin Light" w:eastAsia="Times New Roman" w:hAnsi="Libre Franklin Light" w:cs="Calibri Light"/>
          <w:b/>
          <w:bCs/>
          <w:color w:val="C45911" w:themeColor="accent2" w:themeShade="BF"/>
        </w:rPr>
        <w:t xml:space="preserve">£1,178,761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Tewkesbury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Tewkesbury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Tewkesbury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Tewkesbury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ewke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Tewkesbury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ewke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Tewkesbury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Tewkesbury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ewke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Tewkesbury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Tewkesbury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Tewkesbury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Tewkesbury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Tewkesbury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Tewkesbury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£1,178,761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Tewkesbury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£19,200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£397,068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£28,445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£14,667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£711,381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£1,178,761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Tewkesbury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Tewkesbury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Tewkesbury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Tewkesbury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Tewkesbury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Tewkesbury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Tewkesbury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Tewkesbury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Tewkesbury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DA1B790-628E-4A94-8873-F5CED77CC8A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